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C05F8" w14:textId="77777777" w:rsidR="00081311" w:rsidRDefault="00081311" w:rsidP="000813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PLESAUNCE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7E8DB562" w14:textId="77777777" w:rsidR="00081311" w:rsidRDefault="00081311" w:rsidP="00081311">
      <w:pPr>
        <w:rPr>
          <w:rFonts w:ascii="Times New Roman" w:hAnsi="Times New Roman" w:cs="Times New Roman"/>
          <w:sz w:val="24"/>
          <w:szCs w:val="24"/>
        </w:rPr>
      </w:pPr>
    </w:p>
    <w:p w14:paraId="1D747CF2" w14:textId="77777777" w:rsidR="00081311" w:rsidRDefault="00081311" w:rsidP="00081311">
      <w:pPr>
        <w:rPr>
          <w:rFonts w:ascii="Times New Roman" w:hAnsi="Times New Roman" w:cs="Times New Roman"/>
          <w:sz w:val="24"/>
          <w:szCs w:val="24"/>
        </w:rPr>
      </w:pPr>
    </w:p>
    <w:p w14:paraId="18EA0BA2" w14:textId="77777777" w:rsidR="00081311" w:rsidRDefault="00081311" w:rsidP="000813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Feb.1484</w:t>
      </w:r>
      <w:r>
        <w:rPr>
          <w:rFonts w:ascii="Times New Roman" w:hAnsi="Times New Roman" w:cs="Times New Roman"/>
          <w:sz w:val="24"/>
          <w:szCs w:val="24"/>
        </w:rPr>
        <w:tab/>
        <w:t xml:space="preserve">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Kydwelly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bequeathed him £20.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pp.296-8)</w:t>
      </w:r>
    </w:p>
    <w:p w14:paraId="65CD16C6" w14:textId="77777777" w:rsidR="00081311" w:rsidRDefault="00081311" w:rsidP="00081311">
      <w:pPr>
        <w:rPr>
          <w:rFonts w:ascii="Times New Roman" w:hAnsi="Times New Roman" w:cs="Times New Roman"/>
          <w:sz w:val="24"/>
          <w:szCs w:val="24"/>
        </w:rPr>
      </w:pPr>
    </w:p>
    <w:p w14:paraId="07EF8A5E" w14:textId="77777777" w:rsidR="00081311" w:rsidRDefault="00081311" w:rsidP="00081311">
      <w:pPr>
        <w:rPr>
          <w:rFonts w:ascii="Times New Roman" w:hAnsi="Times New Roman" w:cs="Times New Roman"/>
          <w:sz w:val="24"/>
          <w:szCs w:val="24"/>
        </w:rPr>
      </w:pPr>
    </w:p>
    <w:p w14:paraId="0B9BE2DC" w14:textId="77777777" w:rsidR="00081311" w:rsidRDefault="00081311" w:rsidP="000813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August 2021</w:t>
      </w:r>
    </w:p>
    <w:p w14:paraId="58700DA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9DE2F" w14:textId="77777777" w:rsidR="00081311" w:rsidRDefault="00081311" w:rsidP="009139A6">
      <w:r>
        <w:separator/>
      </w:r>
    </w:p>
  </w:endnote>
  <w:endnote w:type="continuationSeparator" w:id="0">
    <w:p w14:paraId="68D8CF16" w14:textId="77777777" w:rsidR="00081311" w:rsidRDefault="000813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D20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C73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D11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83135" w14:textId="77777777" w:rsidR="00081311" w:rsidRDefault="00081311" w:rsidP="009139A6">
      <w:r>
        <w:separator/>
      </w:r>
    </w:p>
  </w:footnote>
  <w:footnote w:type="continuationSeparator" w:id="0">
    <w:p w14:paraId="04C84625" w14:textId="77777777" w:rsidR="00081311" w:rsidRDefault="000813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64C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E5D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EB0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311"/>
    <w:rsid w:val="000666E0"/>
    <w:rsid w:val="0008131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A1737"/>
  <w15:chartTrackingRefBased/>
  <w15:docId w15:val="{D2D47BDE-D5C4-4936-902E-A1F10D92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31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2021-09-21T09:45:00Z</dcterms:created>
  <dcterms:modified xsi:type="dcterms:W3CDTF">2021-09-21T09:45:00Z</dcterms:modified>
</cp:coreProperties>
</file>